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FE7FA" w14:textId="77777777" w:rsidR="00EF0CEC" w:rsidRPr="00690BA6" w:rsidRDefault="00EF0CEC" w:rsidP="00EF0CE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KYRKEBY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0834BD8" w14:textId="77777777" w:rsidR="00EF0CEC" w:rsidRDefault="00EF0CEC" w:rsidP="00EF0C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8017835" w14:textId="77777777" w:rsidR="00EF0CEC" w:rsidRDefault="00EF0CEC" w:rsidP="00EF0C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6D61D2" w14:textId="77777777" w:rsidR="00EF0CEC" w:rsidRDefault="00EF0CEC" w:rsidP="00EF0C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4E8397" w14:textId="77777777" w:rsidR="00EF0CEC" w:rsidRDefault="00EF0CEC" w:rsidP="00EF0CE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Richard Code(q.v.).</w:t>
      </w:r>
    </w:p>
    <w:p w14:paraId="651B0A93" w14:textId="77777777" w:rsidR="00EF0CEC" w:rsidRDefault="00EF0CEC" w:rsidP="00EF0CE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m.7,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971979F" w14:textId="77777777" w:rsidR="00EF0CEC" w:rsidRDefault="00EF0CEC" w:rsidP="00EF0CE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5D29004" w14:textId="77777777" w:rsidR="00EF0CEC" w:rsidRDefault="00EF0CEC" w:rsidP="00EF0CE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9EBE0D1" w14:textId="77777777" w:rsidR="00EF0CEC" w:rsidRDefault="00EF0CEC" w:rsidP="00EF0CE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91C730A" w14:textId="77777777" w:rsidR="00EF0CEC" w:rsidRDefault="00EF0CEC" w:rsidP="00EF0CE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5 June 2021</w:t>
      </w:r>
    </w:p>
    <w:p w14:paraId="5348CE9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6CE98" w14:textId="77777777" w:rsidR="00EF0CEC" w:rsidRDefault="00EF0CEC" w:rsidP="009139A6">
      <w:r>
        <w:separator/>
      </w:r>
    </w:p>
  </w:endnote>
  <w:endnote w:type="continuationSeparator" w:id="0">
    <w:p w14:paraId="784CE154" w14:textId="77777777" w:rsidR="00EF0CEC" w:rsidRDefault="00EF0C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DA2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4213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C3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B92AA" w14:textId="77777777" w:rsidR="00EF0CEC" w:rsidRDefault="00EF0CEC" w:rsidP="009139A6">
      <w:r>
        <w:separator/>
      </w:r>
    </w:p>
  </w:footnote>
  <w:footnote w:type="continuationSeparator" w:id="0">
    <w:p w14:paraId="2256B6D0" w14:textId="77777777" w:rsidR="00EF0CEC" w:rsidRDefault="00EF0C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CE5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EBF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B03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CE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F0CEC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F5EB1"/>
  <w15:chartTrackingRefBased/>
  <w15:docId w15:val="{1A826D45-A019-4A2D-80B2-E7F1CDCA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2021-07-21T10:09:00Z</dcterms:created>
  <dcterms:modified xsi:type="dcterms:W3CDTF">2021-07-21T10:09:00Z</dcterms:modified>
</cp:coreProperties>
</file>